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F1624" w14:textId="77777777" w:rsidR="008716C7" w:rsidRDefault="008716C7" w:rsidP="008716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KENTYSSH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7DB145E8" w14:textId="77777777" w:rsidR="008716C7" w:rsidRDefault="008716C7" w:rsidP="008716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D3C587" w14:textId="77777777" w:rsidR="008716C7" w:rsidRDefault="008716C7" w:rsidP="008716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4D836B" w14:textId="77777777" w:rsidR="008716C7" w:rsidRDefault="008716C7" w:rsidP="008716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an executor of the Will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Retherfeld</w:t>
      </w:r>
      <w:proofErr w:type="spellEnd"/>
      <w:r>
        <w:rPr>
          <w:rFonts w:ascii="Times New Roman" w:hAnsi="Times New Roman" w:cs="Times New Roman"/>
          <w:sz w:val="24"/>
          <w:szCs w:val="24"/>
        </w:rPr>
        <w:t>, junior, of</w:t>
      </w:r>
    </w:p>
    <w:p w14:paraId="07B75C44" w14:textId="77777777" w:rsidR="008716C7" w:rsidRDefault="008716C7" w:rsidP="008716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Hertfordshire(q.v.).</w:t>
      </w:r>
    </w:p>
    <w:p w14:paraId="205B5F9E" w14:textId="77777777" w:rsidR="008716C7" w:rsidRDefault="008716C7" w:rsidP="008716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p.235)</w:t>
      </w:r>
    </w:p>
    <w:p w14:paraId="6C6FEBBD" w14:textId="77777777" w:rsidR="008716C7" w:rsidRDefault="008716C7" w:rsidP="008716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B3AC78" w14:textId="77777777" w:rsidR="008716C7" w:rsidRDefault="008716C7" w:rsidP="008716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EC4658" w14:textId="77777777" w:rsidR="008716C7" w:rsidRDefault="008716C7" w:rsidP="008716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2022</w:t>
      </w:r>
    </w:p>
    <w:p w14:paraId="5F10EBA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DC153" w14:textId="77777777" w:rsidR="008716C7" w:rsidRDefault="008716C7" w:rsidP="009139A6">
      <w:r>
        <w:separator/>
      </w:r>
    </w:p>
  </w:endnote>
  <w:endnote w:type="continuationSeparator" w:id="0">
    <w:p w14:paraId="3A06A03A" w14:textId="77777777" w:rsidR="008716C7" w:rsidRDefault="008716C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BEFA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9AE6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E925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E0698" w14:textId="77777777" w:rsidR="008716C7" w:rsidRDefault="008716C7" w:rsidP="009139A6">
      <w:r>
        <w:separator/>
      </w:r>
    </w:p>
  </w:footnote>
  <w:footnote w:type="continuationSeparator" w:id="0">
    <w:p w14:paraId="750D6B6F" w14:textId="77777777" w:rsidR="008716C7" w:rsidRDefault="008716C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8294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A96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FB2C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6C7"/>
    <w:rsid w:val="000666E0"/>
    <w:rsid w:val="002510B7"/>
    <w:rsid w:val="005C130B"/>
    <w:rsid w:val="00826F5C"/>
    <w:rsid w:val="008716C7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A91804"/>
  <w15:chartTrackingRefBased/>
  <w15:docId w15:val="{3C6DD876-9B4E-415C-BB15-4CE29B5F3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2022-03-16T21:31:00Z</dcterms:created>
  <dcterms:modified xsi:type="dcterms:W3CDTF">2022-03-16T21:31:00Z</dcterms:modified>
</cp:coreProperties>
</file>